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473E5" w14:textId="0A2488E5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NASSHE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24CED9E8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Worcestershire.</w:t>
      </w:r>
    </w:p>
    <w:p w14:paraId="2E8A5839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74C5D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95476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meliuis inquirendo held in Upton upon </w:t>
      </w:r>
    </w:p>
    <w:p w14:paraId="1F5A3A6A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Severn into lands of Margaret Berkeley(q.v.).</w:t>
      </w:r>
    </w:p>
    <w:p w14:paraId="637FBE9C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eCIPM 19-46)</w:t>
      </w:r>
    </w:p>
    <w:p w14:paraId="36C0592A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2968B8" w14:textId="77777777" w:rsidR="00380CDE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300C2" w14:textId="77777777" w:rsidR="00380CDE" w:rsidRPr="00C947B7" w:rsidRDefault="00380CDE" w:rsidP="00380C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212182A1" w14:textId="2760E8DF" w:rsidR="00BA00AB" w:rsidRPr="00380CD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BA00AB" w:rsidRPr="00380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5769" w14:textId="77777777" w:rsidR="00380CDE" w:rsidRDefault="00380CDE" w:rsidP="009139A6">
      <w:r>
        <w:separator/>
      </w:r>
    </w:p>
  </w:endnote>
  <w:endnote w:type="continuationSeparator" w:id="0">
    <w:p w14:paraId="0AB95712" w14:textId="77777777" w:rsidR="00380CDE" w:rsidRDefault="00380C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1C9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757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66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D0ECA" w14:textId="77777777" w:rsidR="00380CDE" w:rsidRDefault="00380CDE" w:rsidP="009139A6">
      <w:r>
        <w:separator/>
      </w:r>
    </w:p>
  </w:footnote>
  <w:footnote w:type="continuationSeparator" w:id="0">
    <w:p w14:paraId="04C36B9C" w14:textId="77777777" w:rsidR="00380CDE" w:rsidRDefault="00380C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D4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C64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F4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DE"/>
    <w:rsid w:val="000666E0"/>
    <w:rsid w:val="002510B7"/>
    <w:rsid w:val="00380CD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E9398"/>
  <w15:chartTrackingRefBased/>
  <w15:docId w15:val="{D59C576D-2D69-4CCF-AD0B-6BC5D118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0C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2022-03-04T16:18:00Z</dcterms:created>
  <dcterms:modified xsi:type="dcterms:W3CDTF">2022-03-04T16:20:00Z</dcterms:modified>
</cp:coreProperties>
</file>